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16105ACB"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sidR="00A83ED4" w:rsidRPr="00A83ED4">
        <w:rPr>
          <w:b/>
          <w:noProof/>
          <w:sz w:val="24"/>
        </w:rPr>
        <w:t>222612</w:t>
      </w:r>
    </w:p>
    <w:p w14:paraId="392550F8" w14:textId="01B0FCBE"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Pr>
          <w:b/>
          <w:noProof/>
          <w:sz w:val="24"/>
        </w:rPr>
        <w:t>September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2EF7FF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0B653E">
        <w:rPr>
          <w:rFonts w:ascii="Arial" w:eastAsia="Batang" w:hAnsi="Arial"/>
          <w:b/>
          <w:lang w:val="en-US"/>
        </w:rPr>
        <w:t>1.1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0DABE708" w:rsidR="00717947" w:rsidRPr="00FC392D" w:rsidRDefault="00717947" w:rsidP="00717947">
      <w:pPr>
        <w:numPr>
          <w:ilvl w:val="1"/>
          <w:numId w:val="20"/>
        </w:numPr>
        <w:ind w:right="-99"/>
        <w:rPr>
          <w:lang w:eastAsia="ja-JP"/>
        </w:rPr>
      </w:pPr>
      <w:r w:rsidRPr="00FC392D">
        <w:rPr>
          <w:rFonts w:hint="eastAsia"/>
          <w:lang w:eastAsia="ja-JP"/>
        </w:rPr>
        <w:t>Note that this objective requires SA2, CT1</w:t>
      </w:r>
      <w:r w:rsidR="00FC392D">
        <w:rPr>
          <w:lang w:eastAsia="ja-JP"/>
        </w:rPr>
        <w:t xml:space="preserve"> and CT4</w:t>
      </w:r>
      <w:r w:rsidRPr="00FC392D">
        <w:rPr>
          <w:rFonts w:hint="eastAsia"/>
          <w:lang w:eastAsia="ja-JP"/>
        </w:rPr>
        <w:t xml:space="preserve"> 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285A1B98" w:rsidR="00720E48" w:rsidRDefault="00D16B68" w:rsidP="00720E48">
      <w:pPr>
        <w:pStyle w:val="B2"/>
        <w:numPr>
          <w:ilvl w:val="1"/>
          <w:numId w:val="20"/>
        </w:numPr>
        <w:rPr>
          <w:lang w:val="en-US"/>
        </w:rPr>
      </w:pPr>
      <w:r>
        <w:rPr>
          <w:lang w:val="en-US"/>
        </w:rPr>
        <w:t xml:space="preserve">UE </w:t>
      </w:r>
      <w:r w:rsidR="006731E4">
        <w:rPr>
          <w:lang w:val="en-US"/>
        </w:rPr>
        <w:t xml:space="preserve">BB </w:t>
      </w:r>
      <w:r>
        <w:rPr>
          <w:lang w:val="en-US"/>
        </w:rPr>
        <w:t>bandwidth reduction</w:t>
      </w:r>
    </w:p>
    <w:p w14:paraId="5F8C2330" w14:textId="6A4A8AD3" w:rsidR="00720E48" w:rsidRDefault="00720E48" w:rsidP="00720E48">
      <w:pPr>
        <w:pStyle w:val="B2"/>
        <w:numPr>
          <w:ilvl w:val="2"/>
          <w:numId w:val="20"/>
        </w:numPr>
        <w:rPr>
          <w:lang w:val="en-US"/>
        </w:rPr>
      </w:pPr>
      <w:r>
        <w:rPr>
          <w:lang w:val="en-US"/>
        </w:rPr>
        <w:t>5 MHz 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18221D51"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r w:rsidR="00857640">
        <w:rPr>
          <w:lang w:eastAsia="ja-JP"/>
        </w:rPr>
        <w:t xml:space="preserve"> for UE with UE BB bandwidth reduction</w:t>
      </w:r>
    </w:p>
    <w:p w14:paraId="1110985C" w14:textId="523E9111"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38760AB6"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4045635F" w14:textId="66C81E9F" w:rsidR="002E7E83" w:rsidRDefault="00005C44" w:rsidP="002E7E83">
      <w:pPr>
        <w:numPr>
          <w:ilvl w:val="1"/>
          <w:numId w:val="20"/>
        </w:numPr>
        <w:ind w:right="-99"/>
        <w:rPr>
          <w:lang w:eastAsia="ja-JP"/>
        </w:rPr>
      </w:pPr>
      <w:r>
        <w:rPr>
          <w:lang w:eastAsia="ja-JP"/>
        </w:rPr>
        <w:t>An early indication can be configured</w:t>
      </w:r>
      <w:r w:rsidR="00116D07">
        <w:rPr>
          <w:lang w:eastAsia="ja-JP"/>
        </w:rPr>
        <w:t xml:space="preserve"> by the network</w:t>
      </w:r>
      <w:r w:rsidR="002E7E83">
        <w:rPr>
          <w:lang w:eastAsia="ja-JP"/>
        </w:rPr>
        <w:t>.</w:t>
      </w:r>
    </w:p>
    <w:p w14:paraId="3643D738" w14:textId="264B9853"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 xml:space="preserve">ing are specified only if necessary. By default, all non-RedCap UE capabilities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77777777" w:rsidR="007B4514" w:rsidRPr="007B4514" w:rsidRDefault="007B4514"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lastRenderedPageBreak/>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1603AEA5" w:rsidR="00191DF0" w:rsidRDefault="00A8119E" w:rsidP="00A8119E">
      <w:r>
        <w:t xml:space="preserve">The WI objective on </w:t>
      </w:r>
      <w:r w:rsidRPr="00A8119E">
        <w:t xml:space="preserve">enhanced </w:t>
      </w:r>
      <w:r w:rsidR="00794CFC">
        <w:t>e</w:t>
      </w:r>
      <w:r>
        <w:t>DRX in RRC_INACTIVE requires SA2</w:t>
      </w:r>
      <w:r w:rsidR="00FC392D">
        <w:t>,</w:t>
      </w:r>
      <w:r>
        <w:t xml:space="preserve"> CT1</w:t>
      </w:r>
      <w:r w:rsidR="00FC392D">
        <w:t xml:space="preserve"> and CT4</w:t>
      </w:r>
      <w:r>
        <w:t xml:space="preserve"> involvement.</w:t>
      </w:r>
    </w:p>
    <w:p w14:paraId="5513D6DA" w14:textId="77777777" w:rsidR="00A8119E" w:rsidRPr="00A8119E" w:rsidRDefault="00A8119E" w:rsidP="00A8119E"/>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348B" w14:textId="77777777" w:rsidR="00D83BCB" w:rsidRDefault="00D83BCB">
      <w:r>
        <w:separator/>
      </w:r>
    </w:p>
  </w:endnote>
  <w:endnote w:type="continuationSeparator" w:id="0">
    <w:p w14:paraId="090310E1" w14:textId="77777777" w:rsidR="00D83BCB" w:rsidRDefault="00D83BCB">
      <w:r>
        <w:continuationSeparator/>
      </w:r>
    </w:p>
  </w:endnote>
  <w:endnote w:type="continuationNotice" w:id="1">
    <w:p w14:paraId="2395CF77"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759B" w14:textId="77777777" w:rsidR="00D83BCB" w:rsidRDefault="00D83BCB">
      <w:r>
        <w:separator/>
      </w:r>
    </w:p>
  </w:footnote>
  <w:footnote w:type="continuationSeparator" w:id="0">
    <w:p w14:paraId="2D0F57A2" w14:textId="77777777" w:rsidR="00D83BCB" w:rsidRDefault="00D83BCB">
      <w:r>
        <w:continuationSeparator/>
      </w:r>
    </w:p>
  </w:footnote>
  <w:footnote w:type="continuationNotice" w:id="1">
    <w:p w14:paraId="180642D6"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15A5"/>
    <w:rsid w:val="00052BF8"/>
    <w:rsid w:val="00057116"/>
    <w:rsid w:val="00064BDA"/>
    <w:rsid w:val="00064CB2"/>
    <w:rsid w:val="00064D90"/>
    <w:rsid w:val="000652E5"/>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E85"/>
    <w:rsid w:val="00144C90"/>
    <w:rsid w:val="0014502C"/>
    <w:rsid w:val="00152BD3"/>
    <w:rsid w:val="001539FE"/>
    <w:rsid w:val="001642A1"/>
    <w:rsid w:val="0016483A"/>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A4526"/>
    <w:rsid w:val="002B23F3"/>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223"/>
    <w:rsid w:val="0034340C"/>
    <w:rsid w:val="00344158"/>
    <w:rsid w:val="003455DC"/>
    <w:rsid w:val="00346B47"/>
    <w:rsid w:val="00347947"/>
    <w:rsid w:val="00347B74"/>
    <w:rsid w:val="00347FE7"/>
    <w:rsid w:val="00355CB6"/>
    <w:rsid w:val="0035759E"/>
    <w:rsid w:val="00366257"/>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55B7"/>
    <w:rsid w:val="005562A8"/>
    <w:rsid w:val="005573BB"/>
    <w:rsid w:val="00557B2E"/>
    <w:rsid w:val="0056050C"/>
    <w:rsid w:val="00561267"/>
    <w:rsid w:val="00570A8F"/>
    <w:rsid w:val="00571E3F"/>
    <w:rsid w:val="00572C37"/>
    <w:rsid w:val="00572DB2"/>
    <w:rsid w:val="00572F03"/>
    <w:rsid w:val="00573322"/>
    <w:rsid w:val="00574059"/>
    <w:rsid w:val="00575629"/>
    <w:rsid w:val="005833D6"/>
    <w:rsid w:val="00583B1B"/>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78F2"/>
    <w:rsid w:val="005D057C"/>
    <w:rsid w:val="005D3FEC"/>
    <w:rsid w:val="005D44BE"/>
    <w:rsid w:val="005E088B"/>
    <w:rsid w:val="005E5325"/>
    <w:rsid w:val="005E5CE8"/>
    <w:rsid w:val="005E62A2"/>
    <w:rsid w:val="005E63AA"/>
    <w:rsid w:val="005F204D"/>
    <w:rsid w:val="005F368D"/>
    <w:rsid w:val="005F7B6D"/>
    <w:rsid w:val="006054F6"/>
    <w:rsid w:val="00611EC4"/>
    <w:rsid w:val="00612542"/>
    <w:rsid w:val="006146D2"/>
    <w:rsid w:val="00620B3F"/>
    <w:rsid w:val="006239E7"/>
    <w:rsid w:val="006254C4"/>
    <w:rsid w:val="006323BE"/>
    <w:rsid w:val="00635EDC"/>
    <w:rsid w:val="006418C6"/>
    <w:rsid w:val="00641ED8"/>
    <w:rsid w:val="00644A8E"/>
    <w:rsid w:val="00645CEB"/>
    <w:rsid w:val="00651925"/>
    <w:rsid w:val="00654893"/>
    <w:rsid w:val="00654F04"/>
    <w:rsid w:val="00661165"/>
    <w:rsid w:val="006633A4"/>
    <w:rsid w:val="00664AC6"/>
    <w:rsid w:val="00665F43"/>
    <w:rsid w:val="00665F97"/>
    <w:rsid w:val="00667DD2"/>
    <w:rsid w:val="00671BBB"/>
    <w:rsid w:val="006731E4"/>
    <w:rsid w:val="00673CCD"/>
    <w:rsid w:val="006803CE"/>
    <w:rsid w:val="00682237"/>
    <w:rsid w:val="0069159A"/>
    <w:rsid w:val="006A0EF8"/>
    <w:rsid w:val="006A45BA"/>
    <w:rsid w:val="006A6FAE"/>
    <w:rsid w:val="006B17DC"/>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6B43"/>
    <w:rsid w:val="00837E9B"/>
    <w:rsid w:val="00846F96"/>
    <w:rsid w:val="008517B7"/>
    <w:rsid w:val="00857293"/>
    <w:rsid w:val="00857640"/>
    <w:rsid w:val="008576DB"/>
    <w:rsid w:val="00863492"/>
    <w:rsid w:val="00863E89"/>
    <w:rsid w:val="0086507E"/>
    <w:rsid w:val="00867998"/>
    <w:rsid w:val="00872B3B"/>
    <w:rsid w:val="00875B8D"/>
    <w:rsid w:val="00880B9B"/>
    <w:rsid w:val="0088222A"/>
    <w:rsid w:val="0088275C"/>
    <w:rsid w:val="008835FC"/>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5B73"/>
    <w:rsid w:val="00985DCB"/>
    <w:rsid w:val="00986577"/>
    <w:rsid w:val="009870A7"/>
    <w:rsid w:val="00987F0C"/>
    <w:rsid w:val="00992266"/>
    <w:rsid w:val="009929AA"/>
    <w:rsid w:val="00994A54"/>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CF4"/>
    <w:rsid w:val="009F60CA"/>
    <w:rsid w:val="009F7959"/>
    <w:rsid w:val="00A01CFF"/>
    <w:rsid w:val="00A02956"/>
    <w:rsid w:val="00A053A0"/>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5ED1"/>
    <w:rsid w:val="00A47445"/>
    <w:rsid w:val="00A51ABA"/>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53B8"/>
    <w:rsid w:val="00B65488"/>
    <w:rsid w:val="00B66ED2"/>
    <w:rsid w:val="00B708E0"/>
    <w:rsid w:val="00B723F6"/>
    <w:rsid w:val="00B7243A"/>
    <w:rsid w:val="00B73730"/>
    <w:rsid w:val="00B73B4C"/>
    <w:rsid w:val="00B73F75"/>
    <w:rsid w:val="00B8483E"/>
    <w:rsid w:val="00B9233F"/>
    <w:rsid w:val="00B92F0B"/>
    <w:rsid w:val="00B946CD"/>
    <w:rsid w:val="00B96481"/>
    <w:rsid w:val="00B97F30"/>
    <w:rsid w:val="00BA29AD"/>
    <w:rsid w:val="00BA3A53"/>
    <w:rsid w:val="00BA3C54"/>
    <w:rsid w:val="00BA4095"/>
    <w:rsid w:val="00BA45DD"/>
    <w:rsid w:val="00BA5B43"/>
    <w:rsid w:val="00BA68FC"/>
    <w:rsid w:val="00BA6F90"/>
    <w:rsid w:val="00BB2BFA"/>
    <w:rsid w:val="00BB5EBF"/>
    <w:rsid w:val="00BC4FCD"/>
    <w:rsid w:val="00BC642A"/>
    <w:rsid w:val="00BD0586"/>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43C6"/>
    <w:rsid w:val="00C3799C"/>
    <w:rsid w:val="00C42C0F"/>
    <w:rsid w:val="00C4305E"/>
    <w:rsid w:val="00C4318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031D"/>
    <w:rsid w:val="00D71F40"/>
    <w:rsid w:val="00D74402"/>
    <w:rsid w:val="00D769CF"/>
    <w:rsid w:val="00D77416"/>
    <w:rsid w:val="00D80FC6"/>
    <w:rsid w:val="00D81087"/>
    <w:rsid w:val="00D83BCB"/>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69D7"/>
    <w:rsid w:val="00E51EBF"/>
    <w:rsid w:val="00E52C57"/>
    <w:rsid w:val="00E57E7D"/>
    <w:rsid w:val="00E6381C"/>
    <w:rsid w:val="00E67BC3"/>
    <w:rsid w:val="00E70355"/>
    <w:rsid w:val="00E709FD"/>
    <w:rsid w:val="00E73CBD"/>
    <w:rsid w:val="00E7672F"/>
    <w:rsid w:val="00E8255A"/>
    <w:rsid w:val="00E83BD4"/>
    <w:rsid w:val="00E8416E"/>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5DCD"/>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99E864B9-BEE3-44C1-B401-7B487DBF0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E733DEDA-B4B8-42C4-9CDB-D8E01D793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6282E13E-699B-4022-A849-D94B6937FBFC}">
  <ds:schemaRefs>
    <ds:schemaRef ds:uri="9b239327-9e80-40e4-b1b7-4394fed77a33"/>
    <ds:schemaRef ds:uri="http://purl.org/dc/elements/1.1/"/>
    <ds:schemaRef ds:uri="http://purl.org/dc/terms/"/>
    <ds:schemaRef ds:uri="http://schemas.microsoft.com/sharepoint/v3"/>
    <ds:schemaRef ds:uri="http://purl.org/dc/dcmitype/"/>
    <ds:schemaRef ds:uri="http://schemas.microsoft.com/office/2006/documentManagement/types"/>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1246</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90</cp:revision>
  <cp:lastPrinted>2000-03-01T03:31:00Z</cp:lastPrinted>
  <dcterms:created xsi:type="dcterms:W3CDTF">2022-09-13T12:50:00Z</dcterms:created>
  <dcterms:modified xsi:type="dcterms:W3CDTF">2022-09-15T14:28:00Z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